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44A6C" w14:textId="77777777" w:rsidR="00287B79" w:rsidRDefault="00287B79" w:rsidP="00287B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KNYGHT</w:t>
      </w:r>
      <w:r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>(fl.1413)</w:t>
      </w:r>
    </w:p>
    <w:p w14:paraId="1F87D379" w14:textId="4CCD6C61" w:rsidR="00287B79" w:rsidRDefault="00287B79" w:rsidP="00287B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r>
        <w:rPr>
          <w:rFonts w:ascii="Times New Roman" w:hAnsi="Times New Roman" w:cs="Times New Roman"/>
          <w:sz w:val="24"/>
          <w:szCs w:val="24"/>
        </w:rPr>
        <w:t>Breadsall</w:t>
      </w:r>
      <w:r>
        <w:rPr>
          <w:rFonts w:ascii="Times New Roman" w:hAnsi="Times New Roman" w:cs="Times New Roman"/>
          <w:sz w:val="24"/>
          <w:szCs w:val="24"/>
        </w:rPr>
        <w:t>, Derbyshire.</w:t>
      </w:r>
    </w:p>
    <w:p w14:paraId="38C89250" w14:textId="77777777" w:rsidR="00287B79" w:rsidRDefault="00287B79" w:rsidP="00287B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A1DA3D" w14:textId="77777777" w:rsidR="00287B79" w:rsidRDefault="00287B79" w:rsidP="00287B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3DFB1A" w14:textId="77777777" w:rsidR="00287B79" w:rsidRDefault="00287B79" w:rsidP="00287B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Mar.1413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post mortem held in Derby</w:t>
      </w:r>
    </w:p>
    <w:p w14:paraId="19D6DCFB" w14:textId="77777777" w:rsidR="00287B79" w:rsidRDefault="00287B79" w:rsidP="00287B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Robert, Lord Ferrers of Chartley(q.v.).</w:t>
      </w:r>
    </w:p>
    <w:p w14:paraId="62E84187" w14:textId="77777777" w:rsidR="00287B79" w:rsidRDefault="00287B79" w:rsidP="00287B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(www.inquisitionspostmortem.ac.uk  ref. eCIPM 20-41)</w:t>
      </w:r>
    </w:p>
    <w:p w14:paraId="0326C8AA" w14:textId="77777777" w:rsidR="00287B79" w:rsidRDefault="00287B79" w:rsidP="00287B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1ECD576" w14:textId="77777777" w:rsidR="00287B79" w:rsidRDefault="00287B79" w:rsidP="00287B7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5C5D015" w14:textId="77777777" w:rsidR="00287B79" w:rsidRPr="00AF5539" w:rsidRDefault="00287B79" w:rsidP="00287B7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September 2021</w:t>
      </w:r>
    </w:p>
    <w:p w14:paraId="7F87BAA6" w14:textId="40CC99A7" w:rsidR="00BA00AB" w:rsidRPr="00287B7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87B7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5CA54B" w14:textId="77777777" w:rsidR="00287B79" w:rsidRDefault="00287B79" w:rsidP="009139A6">
      <w:r>
        <w:separator/>
      </w:r>
    </w:p>
  </w:endnote>
  <w:endnote w:type="continuationSeparator" w:id="0">
    <w:p w14:paraId="6A81AB6D" w14:textId="77777777" w:rsidR="00287B79" w:rsidRDefault="00287B7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AA236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907CB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DF2B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1079A1" w14:textId="77777777" w:rsidR="00287B79" w:rsidRDefault="00287B79" w:rsidP="009139A6">
      <w:r>
        <w:separator/>
      </w:r>
    </w:p>
  </w:footnote>
  <w:footnote w:type="continuationSeparator" w:id="0">
    <w:p w14:paraId="696D7A4C" w14:textId="77777777" w:rsidR="00287B79" w:rsidRDefault="00287B7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CB18D3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0948B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81A62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7B79"/>
    <w:rsid w:val="000666E0"/>
    <w:rsid w:val="002510B7"/>
    <w:rsid w:val="00287B79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071939"/>
  <w15:chartTrackingRefBased/>
  <w15:docId w15:val="{A821AB22-D25D-433A-AD01-0CAB0EE76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39</Words>
  <Characters>223</Characters>
  <Application>Microsoft Office Word</Application>
  <DocSecurity>0</DocSecurity>
  <Lines>1</Lines>
  <Paragraphs>1</Paragraphs>
  <ScaleCrop>false</ScaleCrop>
  <Company/>
  <LinksUpToDate>false</LinksUpToDate>
  <CharactersWithSpaces>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2021-09-23T10:24:00Z</dcterms:created>
  <dcterms:modified xsi:type="dcterms:W3CDTF">2021-09-23T10:25:00Z</dcterms:modified>
</cp:coreProperties>
</file>